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215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78"/>
        <w:gridCol w:w="2641"/>
        <w:gridCol w:w="1469"/>
        <w:gridCol w:w="3060"/>
      </w:tblGrid>
      <w:tr w:rsidR="0058002D">
        <w:trPr>
          <w:trHeight w:val="380"/>
        </w:trPr>
        <w:tc>
          <w:tcPr>
            <w:tcW w:w="1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8002D" w:rsidRPr="0046772E" w:rsidRDefault="0058002D" w:rsidP="005A623A">
            <w:pPr>
              <w:jc w:val="left"/>
              <w:rPr>
                <w:b/>
                <w:bCs/>
                <w:sz w:val="24"/>
                <w:szCs w:val="24"/>
              </w:rPr>
            </w:pPr>
            <w:r w:rsidRPr="0046772E">
              <w:rPr>
                <w:rFonts w:cs="宋体" w:hint="eastAsia"/>
                <w:b/>
                <w:bCs/>
                <w:sz w:val="24"/>
                <w:szCs w:val="24"/>
              </w:rPr>
              <w:t>产品名称：</w:t>
            </w:r>
          </w:p>
        </w:tc>
        <w:tc>
          <w:tcPr>
            <w:tcW w:w="26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8002D" w:rsidRPr="00504C09" w:rsidRDefault="0058002D" w:rsidP="005A623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OCP8155</w:t>
            </w:r>
            <w:r w:rsidRPr="00504C09">
              <w:rPr>
                <w:rFonts w:cs="宋体" w:hint="eastAsia"/>
                <w:sz w:val="24"/>
                <w:szCs w:val="24"/>
              </w:rPr>
              <w:t>电源变压器</w:t>
            </w:r>
          </w:p>
        </w:tc>
        <w:tc>
          <w:tcPr>
            <w:tcW w:w="14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8002D" w:rsidRPr="0046772E" w:rsidRDefault="0058002D" w:rsidP="005A623A">
            <w:pPr>
              <w:jc w:val="left"/>
              <w:rPr>
                <w:b/>
                <w:bCs/>
                <w:sz w:val="24"/>
                <w:szCs w:val="24"/>
              </w:rPr>
            </w:pPr>
            <w:r w:rsidRPr="0046772E">
              <w:rPr>
                <w:rFonts w:cs="宋体" w:hint="eastAsia"/>
                <w:b/>
                <w:bCs/>
                <w:sz w:val="24"/>
                <w:szCs w:val="24"/>
              </w:rPr>
              <w:t>应用方案</w:t>
            </w:r>
            <w:r w:rsidRPr="0046772E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8002D" w:rsidRPr="00504C09" w:rsidRDefault="0058002D" w:rsidP="007A4A6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OCP8155_18</w:t>
            </w:r>
            <w:r w:rsidRPr="00504C09">
              <w:rPr>
                <w:sz w:val="24"/>
                <w:szCs w:val="24"/>
              </w:rPr>
              <w:t>*1W</w:t>
            </w:r>
            <w:r>
              <w:rPr>
                <w:sz w:val="24"/>
                <w:szCs w:val="24"/>
              </w:rPr>
              <w:t>-T1</w:t>
            </w:r>
          </w:p>
        </w:tc>
      </w:tr>
      <w:tr w:rsidR="0058002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  <w:tblLook w:val="0000"/>
        </w:tblPrEx>
        <w:trPr>
          <w:trHeight w:val="386"/>
        </w:trPr>
        <w:tc>
          <w:tcPr>
            <w:tcW w:w="1578" w:type="dxa"/>
            <w:tcBorders>
              <w:left w:val="single" w:sz="18" w:space="0" w:color="000000"/>
              <w:bottom w:val="single" w:sz="18" w:space="0" w:color="000000"/>
            </w:tcBorders>
            <w:vAlign w:val="center"/>
          </w:tcPr>
          <w:p w:rsidR="0058002D" w:rsidRPr="0046772E" w:rsidRDefault="0058002D" w:rsidP="005A623A">
            <w:pPr>
              <w:jc w:val="left"/>
              <w:rPr>
                <w:b/>
                <w:bCs/>
                <w:sz w:val="24"/>
                <w:szCs w:val="24"/>
              </w:rPr>
            </w:pPr>
            <w:r w:rsidRPr="0046772E">
              <w:rPr>
                <w:rFonts w:cs="宋体" w:hint="eastAsia"/>
                <w:b/>
                <w:bCs/>
                <w:sz w:val="24"/>
                <w:szCs w:val="24"/>
              </w:rPr>
              <w:t>变压器型号：</w:t>
            </w:r>
          </w:p>
        </w:tc>
        <w:tc>
          <w:tcPr>
            <w:tcW w:w="2641" w:type="dxa"/>
            <w:tcBorders>
              <w:left w:val="single" w:sz="18" w:space="0" w:color="000000"/>
              <w:bottom w:val="single" w:sz="18" w:space="0" w:color="000000"/>
            </w:tcBorders>
            <w:vAlign w:val="center"/>
          </w:tcPr>
          <w:p w:rsidR="0058002D" w:rsidRPr="00504C09" w:rsidRDefault="0058002D" w:rsidP="00383970">
            <w:pPr>
              <w:jc w:val="left"/>
              <w:rPr>
                <w:sz w:val="24"/>
                <w:szCs w:val="24"/>
              </w:rPr>
            </w:pPr>
            <w:r w:rsidRPr="00504C09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FD20—</w:t>
            </w:r>
            <w:r w:rsidRPr="00504C09">
              <w:rPr>
                <w:sz w:val="24"/>
                <w:szCs w:val="24"/>
              </w:rPr>
              <w:t>PC40</w:t>
            </w:r>
            <w:r>
              <w:rPr>
                <w:sz w:val="24"/>
                <w:szCs w:val="24"/>
              </w:rPr>
              <w:t>(</w:t>
            </w:r>
            <w:r>
              <w:rPr>
                <w:rFonts w:cs="宋体" w:hint="eastAsia"/>
                <w:sz w:val="24"/>
                <w:szCs w:val="24"/>
              </w:rPr>
              <w:t>卧式</w:t>
            </w:r>
            <w:r>
              <w:rPr>
                <w:sz w:val="24"/>
                <w:szCs w:val="24"/>
              </w:rPr>
              <w:t xml:space="preserve">5+5) </w:t>
            </w:r>
          </w:p>
        </w:tc>
        <w:tc>
          <w:tcPr>
            <w:tcW w:w="1469" w:type="dxa"/>
            <w:tcBorders>
              <w:left w:val="single" w:sz="18" w:space="0" w:color="000000"/>
              <w:bottom w:val="single" w:sz="18" w:space="0" w:color="000000"/>
            </w:tcBorders>
            <w:vAlign w:val="center"/>
          </w:tcPr>
          <w:p w:rsidR="0058002D" w:rsidRPr="0046772E" w:rsidRDefault="0058002D" w:rsidP="005A623A">
            <w:pPr>
              <w:ind w:left="420" w:hanging="420"/>
              <w:jc w:val="left"/>
              <w:rPr>
                <w:b/>
                <w:bCs/>
                <w:sz w:val="24"/>
                <w:szCs w:val="24"/>
              </w:rPr>
            </w:pPr>
            <w:r w:rsidRPr="0046772E">
              <w:rPr>
                <w:rFonts w:cs="宋体" w:hint="eastAsia"/>
                <w:b/>
                <w:bCs/>
                <w:sz w:val="24"/>
                <w:szCs w:val="24"/>
              </w:rPr>
              <w:t>电感量：</w:t>
            </w:r>
          </w:p>
        </w:tc>
        <w:tc>
          <w:tcPr>
            <w:tcW w:w="3060" w:type="dxa"/>
            <w:tcBorders>
              <w:left w:val="single" w:sz="18" w:space="0" w:color="000000"/>
              <w:bottom w:val="single" w:sz="18" w:space="0" w:color="000000"/>
            </w:tcBorders>
            <w:vAlign w:val="center"/>
          </w:tcPr>
          <w:p w:rsidR="0058002D" w:rsidRDefault="0058002D" w:rsidP="0058002D">
            <w:pPr>
              <w:ind w:firstLineChars="300" w:firstLine="3168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730u</w:t>
            </w:r>
            <w:r w:rsidRPr="00504C09">
              <w:rPr>
                <w:sz w:val="24"/>
                <w:szCs w:val="24"/>
              </w:rPr>
              <w:t>H±4%</w:t>
            </w:r>
          </w:p>
          <w:p w:rsidR="0058002D" w:rsidRPr="00504C09" w:rsidRDefault="0058002D" w:rsidP="009F6E37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rFonts w:cs="宋体" w:hint="eastAsia"/>
                <w:sz w:val="24"/>
                <w:szCs w:val="24"/>
              </w:rPr>
              <w:t>测试条件</w:t>
            </w:r>
            <w:r>
              <w:rPr>
                <w:sz w:val="24"/>
                <w:szCs w:val="24"/>
              </w:rPr>
              <w:t>1.0V 40KHZ)</w:t>
            </w:r>
          </w:p>
        </w:tc>
      </w:tr>
      <w:tr w:rsidR="0058002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  <w:tblLook w:val="0000"/>
        </w:tblPrEx>
        <w:trPr>
          <w:trHeight w:val="5624"/>
        </w:trPr>
        <w:tc>
          <w:tcPr>
            <w:tcW w:w="4219" w:type="dxa"/>
            <w:gridSpan w:val="2"/>
            <w:tcBorders>
              <w:top w:val="single" w:sz="18" w:space="0" w:color="000000"/>
              <w:right w:val="dotted" w:sz="4" w:space="0" w:color="auto"/>
            </w:tcBorders>
          </w:tcPr>
          <w:p w:rsidR="0058002D" w:rsidRDefault="0058002D" w:rsidP="00E61B52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隶书" w:eastAsia="隶书"/>
                <w:b/>
                <w:bCs/>
                <w:sz w:val="28"/>
                <w:szCs w:val="28"/>
              </w:rPr>
            </w:pPr>
            <w:r w:rsidRPr="00CF0A98">
              <w:rPr>
                <w:rFonts w:ascii="隶书" w:eastAsia="隶书" w:cs="隶书" w:hint="eastAsia"/>
                <w:b/>
                <w:bCs/>
                <w:sz w:val="28"/>
                <w:szCs w:val="28"/>
              </w:rPr>
              <w:t>结构图：</w:t>
            </w:r>
          </w:p>
          <w:p w:rsidR="0058002D" w:rsidRPr="00E61B52" w:rsidRDefault="0058002D" w:rsidP="00A654E8">
            <w:pPr>
              <w:pStyle w:val="ListParagraph"/>
              <w:ind w:left="360" w:firstLineChars="0" w:firstLine="0"/>
              <w:rPr>
                <w:rFonts w:ascii="隶书" w:eastAsia="隶书"/>
                <w:b/>
                <w:bCs/>
                <w:sz w:val="28"/>
                <w:szCs w:val="28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7.65pt;margin-top:198.35pt;width:157.85pt;height:33pt;z-index:251658752" filled="f" stroked="f">
                  <v:textbox style="mso-next-textbox:#_x0000_s1026">
                    <w:txbxContent>
                      <w:p w:rsidR="0058002D" w:rsidRPr="00E61B52" w:rsidRDefault="0058002D" w:rsidP="0002133D">
                        <w:pPr>
                          <w:ind w:firstLineChars="245" w:firstLine="31680"/>
                          <w:rPr>
                            <w:rFonts w:ascii="隶书" w:eastAsia="隶书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61B52">
                          <w:rPr>
                            <w:rFonts w:ascii="隶书" w:eastAsia="隶书" w:cs="隶书" w:hint="eastAsia"/>
                            <w:b/>
                            <w:bCs/>
                            <w:sz w:val="28"/>
                            <w:szCs w:val="28"/>
                          </w:rPr>
                          <w:t>骨架底视图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29" w:type="dxa"/>
            <w:gridSpan w:val="2"/>
            <w:tcBorders>
              <w:top w:val="single" w:sz="18" w:space="0" w:color="000000"/>
              <w:left w:val="dotted" w:sz="4" w:space="0" w:color="auto"/>
            </w:tcBorders>
          </w:tcPr>
          <w:p w:rsidR="0058002D" w:rsidRDefault="0058002D" w:rsidP="00CF0A98">
            <w:pPr>
              <w:rPr>
                <w:rFonts w:ascii="隶书" w:eastAsia="隶书"/>
                <w:b/>
                <w:bCs/>
                <w:sz w:val="28"/>
                <w:szCs w:val="28"/>
              </w:rPr>
            </w:pPr>
          </w:p>
          <w:p w:rsidR="0058002D" w:rsidRPr="00C775DC" w:rsidRDefault="0058002D" w:rsidP="0058002D">
            <w:pPr>
              <w:ind w:firstLineChars="49" w:firstLine="31680"/>
              <w:rPr>
                <w:rFonts w:ascii="隶书" w:eastAsia="隶书"/>
                <w:b/>
                <w:bCs/>
                <w:sz w:val="28"/>
                <w:szCs w:val="2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0" o:spid="_x0000_s1027" type="#_x0000_t75" alt="1.jpg" style="position:absolute;left:0;text-align:left;margin-left:8.05pt;margin-top:3.35pt;width:201pt;height:180pt;z-index:251659776;visibility:visible">
                  <v:imagedata r:id="rId7" o:title=""/>
                  <w10:wrap type="square"/>
                </v:shape>
              </w:pict>
            </w:r>
            <w:r>
              <w:rPr>
                <w:noProof/>
              </w:rPr>
              <w:pict>
                <v:shape id="_x0000_s1028" type="#_x0000_t202" style="position:absolute;left:0;text-align:left;margin-left:15.65pt;margin-top:198.35pt;width:157.85pt;height:33pt;z-index:251656704" filled="f" stroked="f">
                  <v:textbox style="mso-next-textbox:#_x0000_s1028">
                    <w:txbxContent>
                      <w:p w:rsidR="0058002D" w:rsidRPr="00C775DC" w:rsidRDefault="0058002D" w:rsidP="0002133D">
                        <w:pPr>
                          <w:ind w:firstLineChars="392" w:firstLine="31680"/>
                          <w:rPr>
                            <w:rFonts w:ascii="隶书" w:eastAsia="隶书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F34A0B">
                          <w:rPr>
                            <w:rFonts w:ascii="隶书" w:eastAsia="隶书" w:cs="隶书"/>
                            <w:b/>
                            <w:bCs/>
                            <w:sz w:val="24"/>
                            <w:szCs w:val="24"/>
                          </w:rPr>
                          <w:t>PCB</w:t>
                        </w:r>
                        <w:r w:rsidRPr="00C775DC">
                          <w:rPr>
                            <w:rFonts w:ascii="隶书" w:eastAsia="隶书" w:cs="隶书" w:hint="eastAsia"/>
                            <w:b/>
                            <w:bCs/>
                            <w:sz w:val="28"/>
                            <w:szCs w:val="28"/>
                          </w:rPr>
                          <w:t>俯视图</w:t>
                        </w:r>
                      </w:p>
                    </w:txbxContent>
                  </v:textbox>
                </v:shape>
              </w:pict>
            </w:r>
          </w:p>
        </w:tc>
      </w:tr>
      <w:tr w:rsidR="0058002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  <w:tblLook w:val="0000"/>
        </w:tblPrEx>
        <w:trPr>
          <w:trHeight w:val="4994"/>
        </w:trPr>
        <w:tc>
          <w:tcPr>
            <w:tcW w:w="8748" w:type="dxa"/>
            <w:gridSpan w:val="4"/>
            <w:tcBorders>
              <w:top w:val="single" w:sz="18" w:space="0" w:color="000000"/>
            </w:tcBorders>
          </w:tcPr>
          <w:p w:rsidR="0058002D" w:rsidRPr="00C775DC" w:rsidRDefault="0058002D" w:rsidP="0065158B">
            <w:pPr>
              <w:rPr>
                <w:b/>
                <w:bCs/>
                <w:sz w:val="28"/>
                <w:szCs w:val="28"/>
              </w:rPr>
            </w:pPr>
            <w:r w:rsidRPr="00C775DC">
              <w:rPr>
                <w:b/>
                <w:bCs/>
                <w:sz w:val="28"/>
                <w:szCs w:val="28"/>
              </w:rPr>
              <w:t>2.</w:t>
            </w:r>
            <w:r w:rsidRPr="00C775DC">
              <w:rPr>
                <w:rFonts w:ascii="隶书" w:eastAsia="隶书" w:cs="隶书" w:hint="eastAsia"/>
                <w:b/>
                <w:bCs/>
                <w:sz w:val="28"/>
                <w:szCs w:val="28"/>
              </w:rPr>
              <w:t>绕线表</w:t>
            </w:r>
            <w:r w:rsidRPr="00C775DC">
              <w:rPr>
                <w:rFonts w:cs="宋体" w:hint="eastAsia"/>
                <w:b/>
                <w:bCs/>
                <w:sz w:val="28"/>
                <w:szCs w:val="28"/>
              </w:rPr>
              <w:t>：</w:t>
            </w:r>
          </w:p>
          <w:tbl>
            <w:tblPr>
              <w:tblW w:w="8455" w:type="dxa"/>
              <w:tblInd w:w="13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15"/>
              <w:gridCol w:w="1080"/>
              <w:gridCol w:w="1080"/>
              <w:gridCol w:w="1260"/>
              <w:gridCol w:w="1260"/>
              <w:gridCol w:w="1620"/>
              <w:gridCol w:w="1440"/>
            </w:tblGrid>
            <w:tr w:rsidR="0058002D">
              <w:tc>
                <w:tcPr>
                  <w:tcW w:w="715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Pr="00C775DC" w:rsidRDefault="0058002D" w:rsidP="0065158B">
                  <w:pPr>
                    <w:framePr w:hSpace="180" w:wrap="around" w:vAnchor="text" w:hAnchor="margin" w:y="1215"/>
                    <w:jc w:val="center"/>
                    <w:rPr>
                      <w:b/>
                      <w:bCs/>
                    </w:rPr>
                  </w:pPr>
                  <w:r w:rsidRPr="00C775DC">
                    <w:rPr>
                      <w:rFonts w:cs="宋体" w:hint="eastAsia"/>
                      <w:b/>
                      <w:bCs/>
                    </w:rPr>
                    <w:t>序号</w:t>
                  </w:r>
                </w:p>
              </w:tc>
              <w:tc>
                <w:tcPr>
                  <w:tcW w:w="1080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Pr="00C775DC" w:rsidRDefault="0058002D" w:rsidP="0065158B">
                  <w:pPr>
                    <w:framePr w:hSpace="180" w:wrap="around" w:vAnchor="text" w:hAnchor="margin" w:y="1215"/>
                    <w:jc w:val="center"/>
                    <w:rPr>
                      <w:b/>
                      <w:bCs/>
                    </w:rPr>
                  </w:pPr>
                  <w:r w:rsidRPr="00C775DC">
                    <w:rPr>
                      <w:rFonts w:cs="宋体" w:hint="eastAsia"/>
                      <w:b/>
                      <w:bCs/>
                    </w:rPr>
                    <w:t>绕组</w:t>
                  </w:r>
                </w:p>
              </w:tc>
              <w:tc>
                <w:tcPr>
                  <w:tcW w:w="1080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Pr="00C775DC" w:rsidRDefault="0058002D" w:rsidP="0065158B">
                  <w:pPr>
                    <w:framePr w:hSpace="180" w:wrap="around" w:vAnchor="text" w:hAnchor="margin" w:y="1215"/>
                    <w:jc w:val="center"/>
                    <w:rPr>
                      <w:b/>
                      <w:bCs/>
                    </w:rPr>
                  </w:pPr>
                  <w:r w:rsidRPr="00C775DC">
                    <w:rPr>
                      <w:rFonts w:cs="宋体" w:hint="eastAsia"/>
                      <w:b/>
                      <w:bCs/>
                    </w:rPr>
                    <w:t>起末端</w:t>
                  </w:r>
                </w:p>
              </w:tc>
              <w:tc>
                <w:tcPr>
                  <w:tcW w:w="1260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Pr="00C775DC" w:rsidRDefault="0058002D" w:rsidP="0065158B">
                  <w:pPr>
                    <w:framePr w:hSpace="180" w:wrap="around" w:vAnchor="text" w:hAnchor="margin" w:y="1215"/>
                    <w:jc w:val="center"/>
                    <w:rPr>
                      <w:b/>
                      <w:bCs/>
                    </w:rPr>
                  </w:pPr>
                  <w:r w:rsidRPr="00C775DC">
                    <w:rPr>
                      <w:rFonts w:cs="宋体" w:hint="eastAsia"/>
                      <w:b/>
                      <w:bCs/>
                    </w:rPr>
                    <w:t>线径</w:t>
                  </w:r>
                </w:p>
              </w:tc>
              <w:tc>
                <w:tcPr>
                  <w:tcW w:w="1260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Pr="00C775DC" w:rsidRDefault="0058002D" w:rsidP="0065158B">
                  <w:pPr>
                    <w:framePr w:hSpace="180" w:wrap="around" w:vAnchor="text" w:hAnchor="margin" w:y="1215"/>
                    <w:jc w:val="center"/>
                    <w:rPr>
                      <w:b/>
                      <w:bCs/>
                    </w:rPr>
                  </w:pPr>
                  <w:r w:rsidRPr="00C775DC">
                    <w:rPr>
                      <w:rFonts w:cs="宋体" w:hint="eastAsia"/>
                      <w:b/>
                      <w:bCs/>
                    </w:rPr>
                    <w:t>线型选择</w:t>
                  </w:r>
                </w:p>
              </w:tc>
              <w:tc>
                <w:tcPr>
                  <w:tcW w:w="1620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Pr="00C775DC" w:rsidRDefault="0058002D" w:rsidP="0065158B">
                  <w:pPr>
                    <w:framePr w:hSpace="180" w:wrap="around" w:vAnchor="text" w:hAnchor="margin" w:y="1215"/>
                    <w:jc w:val="center"/>
                    <w:rPr>
                      <w:b/>
                      <w:bCs/>
                    </w:rPr>
                  </w:pPr>
                  <w:r w:rsidRPr="00C775DC">
                    <w:rPr>
                      <w:rFonts w:cs="宋体" w:hint="eastAsia"/>
                      <w:b/>
                      <w:bCs/>
                    </w:rPr>
                    <w:t>圈数</w:t>
                  </w:r>
                </w:p>
              </w:tc>
              <w:tc>
                <w:tcPr>
                  <w:tcW w:w="1440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58002D" w:rsidRPr="00C775DC" w:rsidRDefault="0058002D" w:rsidP="0065158B">
                  <w:pPr>
                    <w:framePr w:hSpace="180" w:wrap="around" w:vAnchor="text" w:hAnchor="margin" w:y="1215"/>
                    <w:jc w:val="center"/>
                    <w:rPr>
                      <w:b/>
                      <w:bCs/>
                    </w:rPr>
                  </w:pPr>
                  <w:r w:rsidRPr="00C775DC">
                    <w:rPr>
                      <w:rFonts w:cs="宋体" w:hint="eastAsia"/>
                      <w:b/>
                      <w:bCs/>
                    </w:rPr>
                    <w:t>绝缘层胶带</w:t>
                  </w:r>
                </w:p>
              </w:tc>
            </w:tr>
            <w:tr w:rsidR="0058002D">
              <w:tc>
                <w:tcPr>
                  <w:tcW w:w="715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Pr="00C775DC" w:rsidRDefault="0058002D" w:rsidP="0065158B">
                  <w:pPr>
                    <w:framePr w:hSpace="180" w:wrap="around" w:vAnchor="text" w:hAnchor="margin" w:y="1215"/>
                    <w:jc w:val="center"/>
                    <w:rPr>
                      <w:b/>
                      <w:bCs/>
                    </w:rPr>
                  </w:pPr>
                  <w:r w:rsidRPr="00C775DC">
                    <w:rPr>
                      <w:b/>
                      <w:bCs/>
                    </w:rPr>
                    <w:t>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Pr="00C775DC" w:rsidRDefault="0058002D" w:rsidP="0065158B">
                  <w:pPr>
                    <w:framePr w:hSpace="180" w:wrap="around" w:vAnchor="text" w:hAnchor="margin" w:y="1215"/>
                    <w:jc w:val="center"/>
                    <w:rPr>
                      <w:sz w:val="18"/>
                      <w:szCs w:val="18"/>
                    </w:rPr>
                  </w:pPr>
                  <w:r w:rsidRPr="00C775DC">
                    <w:rPr>
                      <w:sz w:val="18"/>
                      <w:szCs w:val="18"/>
                    </w:rPr>
                    <w:t>N1</w:t>
                  </w:r>
                  <w:r w:rsidRPr="00C775DC">
                    <w:rPr>
                      <w:rFonts w:cs="宋体" w:hint="eastAsia"/>
                      <w:sz w:val="18"/>
                      <w:szCs w:val="18"/>
                    </w:rPr>
                    <w:t>（初级）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Pr="00C167DB" w:rsidRDefault="0058002D" w:rsidP="00B14E2F">
                  <w:pPr>
                    <w:framePr w:hSpace="180" w:wrap="around" w:vAnchor="text" w:hAnchor="margin" w:y="1215"/>
                    <w:jc w:val="center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</w:t>
                  </w:r>
                  <w:r w:rsidRPr="00C167DB">
                    <w:rPr>
                      <w:rFonts w:ascii="宋体" w:hAnsi="宋体" w:cs="宋体"/>
                      <w:sz w:val="18"/>
                      <w:szCs w:val="18"/>
                    </w:rPr>
                    <w:t>-</w:t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Pr="00C775DC" w:rsidRDefault="0058002D" w:rsidP="0028232C">
                  <w:pPr>
                    <w:framePr w:hSpace="180" w:wrap="around" w:vAnchor="text" w:hAnchor="margin" w:y="1215"/>
                    <w:jc w:val="center"/>
                    <w:rPr>
                      <w:sz w:val="18"/>
                      <w:szCs w:val="18"/>
                    </w:rPr>
                  </w:pPr>
                  <w:r w:rsidRPr="00C775DC">
                    <w:rPr>
                      <w:sz w:val="18"/>
                      <w:szCs w:val="18"/>
                    </w:rPr>
                    <w:t>0.</w:t>
                  </w:r>
                  <w:r>
                    <w:rPr>
                      <w:sz w:val="18"/>
                      <w:szCs w:val="18"/>
                    </w:rPr>
                    <w:t>30</w:t>
                  </w:r>
                  <w:r w:rsidRPr="00315BA4">
                    <w:t>mm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Pr="00C775DC" w:rsidRDefault="0058002D" w:rsidP="00B14E2F">
                  <w:pPr>
                    <w:framePr w:hSpace="180" w:wrap="around" w:vAnchor="text" w:hAnchor="margin" w:y="1215"/>
                    <w:tabs>
                      <w:tab w:val="center" w:pos="522"/>
                    </w:tabs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ab/>
                  </w:r>
                  <w:r w:rsidRPr="00C775DC">
                    <w:rPr>
                      <w:rFonts w:cs="宋体" w:hint="eastAsia"/>
                      <w:sz w:val="18"/>
                      <w:szCs w:val="18"/>
                    </w:rPr>
                    <w:t>漆包线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Pr="00C775DC" w:rsidRDefault="0058002D" w:rsidP="00383970">
                  <w:pPr>
                    <w:framePr w:hSpace="180" w:wrap="around" w:vAnchor="text" w:hAnchor="margin" w:y="121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39</w:t>
                  </w:r>
                  <w:r w:rsidRPr="00C775DC">
                    <w:rPr>
                      <w:sz w:val="18"/>
                      <w:szCs w:val="18"/>
                    </w:rPr>
                    <w:t>Ts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58002D" w:rsidRPr="00C775DC" w:rsidRDefault="0058002D" w:rsidP="0065158B">
                  <w:pPr>
                    <w:framePr w:hSpace="180" w:wrap="around" w:vAnchor="text" w:hAnchor="margin" w:y="121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  <w:r w:rsidRPr="00C775DC">
                    <w:rPr>
                      <w:sz w:val="18"/>
                      <w:szCs w:val="18"/>
                    </w:rPr>
                    <w:t>Ts</w:t>
                  </w:r>
                </w:p>
              </w:tc>
            </w:tr>
            <w:tr w:rsidR="0058002D">
              <w:tc>
                <w:tcPr>
                  <w:tcW w:w="715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Pr="00C775DC" w:rsidRDefault="0058002D" w:rsidP="0065158B">
                  <w:pPr>
                    <w:framePr w:hSpace="180" w:wrap="around" w:vAnchor="text" w:hAnchor="margin" w:y="1215"/>
                    <w:jc w:val="center"/>
                    <w:rPr>
                      <w:b/>
                      <w:bCs/>
                    </w:rPr>
                  </w:pPr>
                  <w:r w:rsidRPr="00C775DC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Pr="00C775DC" w:rsidRDefault="0058002D" w:rsidP="0065158B">
                  <w:pPr>
                    <w:framePr w:hSpace="180" w:wrap="around" w:vAnchor="text" w:hAnchor="margin" w:y="1215"/>
                    <w:jc w:val="center"/>
                    <w:rPr>
                      <w:sz w:val="18"/>
                      <w:szCs w:val="18"/>
                    </w:rPr>
                  </w:pPr>
                  <w:r w:rsidRPr="00C775DC">
                    <w:rPr>
                      <w:sz w:val="18"/>
                      <w:szCs w:val="18"/>
                    </w:rPr>
                    <w:t>N2</w:t>
                  </w:r>
                  <w:r w:rsidRPr="00C775DC">
                    <w:rPr>
                      <w:rFonts w:cs="宋体" w:hint="eastAsia"/>
                      <w:sz w:val="18"/>
                      <w:szCs w:val="18"/>
                    </w:rPr>
                    <w:t>（次级）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Pr="00C167DB" w:rsidRDefault="0058002D" w:rsidP="0065158B">
                  <w:pPr>
                    <w:framePr w:hSpace="180" w:wrap="around" w:vAnchor="text" w:hAnchor="margin" w:y="1215"/>
                    <w:jc w:val="center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10-6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Pr="00C775DC" w:rsidRDefault="0058002D" w:rsidP="0028232C">
                  <w:pPr>
                    <w:framePr w:hSpace="180" w:wrap="around" w:vAnchor="text" w:hAnchor="margin" w:y="1215"/>
                    <w:jc w:val="center"/>
                    <w:rPr>
                      <w:sz w:val="18"/>
                      <w:szCs w:val="18"/>
                    </w:rPr>
                  </w:pPr>
                  <w:r w:rsidRPr="00C775DC">
                    <w:rPr>
                      <w:sz w:val="18"/>
                      <w:szCs w:val="18"/>
                    </w:rPr>
                    <w:t>0.</w:t>
                  </w:r>
                  <w:r>
                    <w:rPr>
                      <w:sz w:val="18"/>
                      <w:szCs w:val="18"/>
                    </w:rPr>
                    <w:t>35</w:t>
                  </w:r>
                  <w:r w:rsidRPr="00315BA4">
                    <w:t xml:space="preserve"> mm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Pr="00C775DC" w:rsidRDefault="0058002D" w:rsidP="0065158B">
                  <w:pPr>
                    <w:framePr w:hSpace="180" w:wrap="around" w:vAnchor="text" w:hAnchor="margin" w:y="121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漆包</w:t>
                  </w:r>
                  <w:r w:rsidRPr="00C775DC">
                    <w:rPr>
                      <w:rFonts w:cs="宋体" w:hint="eastAsia"/>
                      <w:sz w:val="18"/>
                      <w:szCs w:val="18"/>
                    </w:rPr>
                    <w:t>线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Pr="00C775DC" w:rsidRDefault="0058002D" w:rsidP="00B14E2F">
                  <w:pPr>
                    <w:framePr w:hSpace="180" w:wrap="around" w:vAnchor="text" w:hAnchor="margin" w:y="121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34</w:t>
                  </w:r>
                  <w:r w:rsidRPr="00C775DC">
                    <w:rPr>
                      <w:sz w:val="18"/>
                      <w:szCs w:val="18"/>
                    </w:rPr>
                    <w:t>Ts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58002D" w:rsidRPr="00C775DC" w:rsidRDefault="0058002D" w:rsidP="0065158B">
                  <w:pPr>
                    <w:framePr w:hSpace="180" w:wrap="around" w:vAnchor="text" w:hAnchor="margin" w:y="121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  <w:r w:rsidRPr="00C775DC">
                    <w:rPr>
                      <w:sz w:val="18"/>
                      <w:szCs w:val="18"/>
                    </w:rPr>
                    <w:t>Ts</w:t>
                  </w:r>
                </w:p>
              </w:tc>
            </w:tr>
            <w:tr w:rsidR="0058002D">
              <w:tc>
                <w:tcPr>
                  <w:tcW w:w="715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Default="0058002D" w:rsidP="00B14E2F">
                  <w:pPr>
                    <w:framePr w:hSpace="180" w:wrap="around" w:vAnchor="text" w:hAnchor="margin" w:y="1215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Pr="00C775DC" w:rsidRDefault="0058002D" w:rsidP="00B14E2F">
                  <w:pPr>
                    <w:framePr w:hSpace="180" w:wrap="around" w:vAnchor="text" w:hAnchor="margin" w:y="121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N3</w:t>
                  </w:r>
                  <w:r w:rsidRPr="00C775DC">
                    <w:rPr>
                      <w:rFonts w:cs="宋体" w:hint="eastAsia"/>
                      <w:sz w:val="18"/>
                      <w:szCs w:val="18"/>
                    </w:rPr>
                    <w:t>（初级）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Default="0058002D" w:rsidP="00B14E2F">
                  <w:pPr>
                    <w:framePr w:hSpace="180" w:wrap="around" w:vAnchor="text" w:hAnchor="margin" w:y="1215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9-1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Pr="00C775DC" w:rsidRDefault="0058002D" w:rsidP="0010036A">
                  <w:pPr>
                    <w:framePr w:hSpace="180" w:wrap="around" w:vAnchor="text" w:hAnchor="margin" w:y="1215"/>
                    <w:jc w:val="center"/>
                    <w:rPr>
                      <w:sz w:val="18"/>
                      <w:szCs w:val="18"/>
                    </w:rPr>
                  </w:pPr>
                  <w:r w:rsidRPr="00C775DC">
                    <w:rPr>
                      <w:sz w:val="18"/>
                      <w:szCs w:val="18"/>
                    </w:rPr>
                    <w:t>0.</w:t>
                  </w:r>
                  <w:r>
                    <w:rPr>
                      <w:sz w:val="18"/>
                      <w:szCs w:val="18"/>
                    </w:rPr>
                    <w:t>30</w:t>
                  </w:r>
                  <w:r w:rsidRPr="00315BA4">
                    <w:t>mm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Pr="00C775DC" w:rsidRDefault="0058002D" w:rsidP="00B14E2F">
                  <w:pPr>
                    <w:framePr w:hSpace="180" w:wrap="around" w:vAnchor="text" w:hAnchor="margin" w:y="1215"/>
                    <w:tabs>
                      <w:tab w:val="center" w:pos="522"/>
                    </w:tabs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ab/>
                  </w:r>
                  <w:r w:rsidRPr="00C775DC">
                    <w:rPr>
                      <w:rFonts w:cs="宋体" w:hint="eastAsia"/>
                      <w:sz w:val="18"/>
                      <w:szCs w:val="18"/>
                    </w:rPr>
                    <w:t>漆包线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02D" w:rsidRDefault="0058002D" w:rsidP="00B14E2F">
                  <w:pPr>
                    <w:framePr w:hSpace="180" w:wrap="around" w:vAnchor="text" w:hAnchor="margin" w:y="121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38Ts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58002D" w:rsidRPr="00C775DC" w:rsidRDefault="0058002D" w:rsidP="00B14E2F">
                  <w:pPr>
                    <w:framePr w:hSpace="180" w:wrap="around" w:vAnchor="text" w:hAnchor="margin" w:y="121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  <w:r w:rsidRPr="00C775DC">
                    <w:rPr>
                      <w:sz w:val="18"/>
                      <w:szCs w:val="18"/>
                    </w:rPr>
                    <w:t>Ts</w:t>
                  </w:r>
                </w:p>
              </w:tc>
            </w:tr>
            <w:tr w:rsidR="0058002D">
              <w:tc>
                <w:tcPr>
                  <w:tcW w:w="715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58002D" w:rsidRPr="00C775DC" w:rsidRDefault="0058002D" w:rsidP="00B14E2F">
                  <w:pPr>
                    <w:framePr w:hSpace="180" w:wrap="around" w:vAnchor="text" w:hAnchor="margin" w:y="1215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58002D" w:rsidRPr="00C775DC" w:rsidRDefault="0058002D" w:rsidP="00B14E2F">
                  <w:pPr>
                    <w:framePr w:hSpace="180" w:wrap="around" w:vAnchor="text" w:hAnchor="margin" w:y="1215"/>
                    <w:jc w:val="center"/>
                    <w:rPr>
                      <w:sz w:val="18"/>
                      <w:szCs w:val="18"/>
                    </w:rPr>
                  </w:pPr>
                  <w:r w:rsidRPr="00C775DC">
                    <w:rPr>
                      <w:sz w:val="18"/>
                      <w:szCs w:val="18"/>
                    </w:rPr>
                    <w:t>N</w:t>
                  </w:r>
                  <w:r>
                    <w:rPr>
                      <w:sz w:val="18"/>
                      <w:szCs w:val="18"/>
                    </w:rPr>
                    <w:t>4</w:t>
                  </w:r>
                  <w:r w:rsidRPr="00C775DC">
                    <w:rPr>
                      <w:rFonts w:cs="宋体" w:hint="eastAsia"/>
                      <w:sz w:val="18"/>
                      <w:szCs w:val="18"/>
                    </w:rPr>
                    <w:t>（辅助）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58002D" w:rsidRPr="00C167DB" w:rsidRDefault="0058002D" w:rsidP="00B14E2F">
                  <w:pPr>
                    <w:framePr w:hSpace="180" w:wrap="around" w:vAnchor="text" w:hAnchor="margin" w:y="1215"/>
                    <w:jc w:val="center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5-4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58002D" w:rsidRPr="00C775DC" w:rsidRDefault="0058002D" w:rsidP="00B14E2F">
                  <w:pPr>
                    <w:framePr w:hSpace="180" w:wrap="around" w:vAnchor="text" w:hAnchor="margin" w:y="1215"/>
                    <w:jc w:val="center"/>
                    <w:rPr>
                      <w:sz w:val="18"/>
                      <w:szCs w:val="18"/>
                    </w:rPr>
                  </w:pPr>
                  <w:r w:rsidRPr="00C775DC">
                    <w:rPr>
                      <w:sz w:val="18"/>
                      <w:szCs w:val="18"/>
                    </w:rPr>
                    <w:t>0.15</w:t>
                  </w:r>
                  <w:r w:rsidRPr="00315BA4">
                    <w:t xml:space="preserve"> mm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58002D" w:rsidRPr="00C775DC" w:rsidRDefault="0058002D" w:rsidP="00B14E2F">
                  <w:pPr>
                    <w:framePr w:hSpace="180" w:wrap="around" w:vAnchor="text" w:hAnchor="margin" w:y="1215"/>
                    <w:jc w:val="center"/>
                    <w:rPr>
                      <w:sz w:val="18"/>
                      <w:szCs w:val="18"/>
                    </w:rPr>
                  </w:pPr>
                  <w:r w:rsidRPr="00C775DC">
                    <w:rPr>
                      <w:rFonts w:cs="宋体" w:hint="eastAsia"/>
                      <w:sz w:val="18"/>
                      <w:szCs w:val="18"/>
                    </w:rPr>
                    <w:t>漆包线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58002D" w:rsidRPr="00C775DC" w:rsidRDefault="0058002D" w:rsidP="00B14E2F">
                  <w:pPr>
                    <w:framePr w:hSpace="180" w:wrap="around" w:vAnchor="text" w:hAnchor="margin" w:y="121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</w:t>
                  </w:r>
                  <w:r w:rsidRPr="00C775DC">
                    <w:rPr>
                      <w:sz w:val="18"/>
                      <w:szCs w:val="18"/>
                    </w:rPr>
                    <w:t>Ts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58002D" w:rsidRPr="00C775DC" w:rsidRDefault="0058002D" w:rsidP="00B14E2F">
                  <w:pPr>
                    <w:framePr w:hSpace="180" w:wrap="around" w:vAnchor="text" w:hAnchor="margin" w:y="1215"/>
                    <w:jc w:val="center"/>
                    <w:rPr>
                      <w:sz w:val="18"/>
                      <w:szCs w:val="18"/>
                    </w:rPr>
                  </w:pPr>
                  <w:r w:rsidRPr="00C775DC">
                    <w:rPr>
                      <w:sz w:val="18"/>
                      <w:szCs w:val="18"/>
                    </w:rPr>
                    <w:t>2Ts</w:t>
                  </w:r>
                </w:p>
              </w:tc>
            </w:tr>
          </w:tbl>
          <w:p w:rsidR="0058002D" w:rsidRDefault="0058002D" w:rsidP="0065158B">
            <w:pPr>
              <w:rPr>
                <w:color w:val="FF0000"/>
              </w:rPr>
            </w:pPr>
          </w:p>
          <w:p w:rsidR="0058002D" w:rsidRPr="00FF1013" w:rsidRDefault="0058002D" w:rsidP="0065158B">
            <w:pPr>
              <w:rPr>
                <w:rFonts w:ascii="宋体"/>
                <w:color w:val="FF0000"/>
              </w:rPr>
            </w:pPr>
            <w:r w:rsidRPr="00FF1013">
              <w:rPr>
                <w:rFonts w:cs="宋体" w:hint="eastAsia"/>
                <w:color w:val="FF0000"/>
              </w:rPr>
              <w:t>注</w:t>
            </w:r>
            <w:r w:rsidRPr="00FF1013">
              <w:rPr>
                <w:rFonts w:ascii="宋体" w:hAnsi="宋体" w:cs="宋体" w:hint="eastAsia"/>
                <w:color w:val="FF0000"/>
              </w:rPr>
              <w:t>：⑴</w:t>
            </w:r>
            <w:r>
              <w:rPr>
                <w:color w:val="FF0000"/>
              </w:rPr>
              <w:t>2</w:t>
            </w:r>
            <w:r w:rsidRPr="00FF1013">
              <w:rPr>
                <w:rFonts w:cs="宋体" w:hint="eastAsia"/>
                <w:color w:val="FF0000"/>
              </w:rPr>
              <w:t>、</w:t>
            </w:r>
            <w:r>
              <w:rPr>
                <w:color w:val="FF0000"/>
              </w:rPr>
              <w:t>5</w:t>
            </w:r>
            <w:r w:rsidRPr="00FF1013">
              <w:rPr>
                <w:rFonts w:cs="宋体" w:hint="eastAsia"/>
                <w:color w:val="FF0000"/>
              </w:rPr>
              <w:t>、</w:t>
            </w:r>
            <w:r>
              <w:rPr>
                <w:color w:val="FF0000"/>
              </w:rPr>
              <w:t>10</w:t>
            </w:r>
            <w:r w:rsidRPr="00FF1013">
              <w:rPr>
                <w:rFonts w:cs="宋体" w:hint="eastAsia"/>
                <w:color w:val="FF0000"/>
              </w:rPr>
              <w:t>端为同名端；</w:t>
            </w:r>
            <w:r>
              <w:rPr>
                <w:color w:val="FF0000"/>
              </w:rPr>
              <w:t xml:space="preserve"> 3</w:t>
            </w:r>
            <w:r>
              <w:rPr>
                <w:rFonts w:cs="宋体" w:hint="eastAsia"/>
                <w:color w:val="FF0000"/>
              </w:rPr>
              <w:t>、</w:t>
            </w:r>
            <w:r>
              <w:rPr>
                <w:color w:val="FF0000"/>
              </w:rPr>
              <w:t>7</w:t>
            </w:r>
            <w:r>
              <w:rPr>
                <w:rFonts w:cs="宋体" w:hint="eastAsia"/>
                <w:color w:val="FF0000"/>
              </w:rPr>
              <w:t>、</w:t>
            </w:r>
            <w:r>
              <w:rPr>
                <w:color w:val="FF0000"/>
              </w:rPr>
              <w:t>8</w:t>
            </w:r>
            <w:r>
              <w:rPr>
                <w:rFonts w:cs="宋体" w:hint="eastAsia"/>
                <w:color w:val="FF0000"/>
              </w:rPr>
              <w:t>、</w:t>
            </w:r>
            <w:r w:rsidRPr="00FF1013">
              <w:rPr>
                <w:rFonts w:cs="宋体" w:hint="eastAsia"/>
                <w:color w:val="FF0000"/>
              </w:rPr>
              <w:t>引脚去除</w:t>
            </w:r>
            <w:r>
              <w:rPr>
                <w:rFonts w:cs="宋体" w:hint="eastAsia"/>
                <w:color w:val="FF0000"/>
              </w:rPr>
              <w:t>。</w:t>
            </w:r>
            <w:r>
              <w:rPr>
                <w:color w:val="FF0000"/>
              </w:rPr>
              <w:t>9</w:t>
            </w:r>
            <w:r>
              <w:rPr>
                <w:rFonts w:cs="宋体" w:hint="eastAsia"/>
                <w:color w:val="FF0000"/>
              </w:rPr>
              <w:t>脚做剪脚处理。</w:t>
            </w:r>
          </w:p>
          <w:p w:rsidR="0058002D" w:rsidRPr="009F7386" w:rsidRDefault="0058002D" w:rsidP="0058002D">
            <w:pPr>
              <w:ind w:firstLineChars="200" w:firstLine="31680"/>
              <w:rPr>
                <w:rFonts w:ascii="宋体" w:cs="宋体"/>
                <w:color w:val="FF0000"/>
              </w:rPr>
            </w:pPr>
            <w:r w:rsidRPr="009F7386">
              <w:rPr>
                <w:rFonts w:ascii="宋体" w:hAnsi="宋体" w:cs="宋体"/>
                <w:color w:val="FF0000"/>
              </w:rPr>
              <w:t>(2)N1</w:t>
            </w:r>
            <w:r>
              <w:rPr>
                <w:rFonts w:ascii="宋体" w:hAnsi="宋体" w:cs="宋体"/>
                <w:color w:val="FF0000"/>
              </w:rPr>
              <w:t>,N2</w:t>
            </w:r>
            <w:r>
              <w:rPr>
                <w:rFonts w:ascii="宋体" w:hAnsi="宋体" w:cs="宋体" w:hint="eastAsia"/>
                <w:color w:val="FF0000"/>
              </w:rPr>
              <w:t>，</w:t>
            </w:r>
            <w:r>
              <w:rPr>
                <w:rFonts w:ascii="宋体" w:hAnsi="宋体" w:cs="宋体"/>
                <w:color w:val="FF0000"/>
              </w:rPr>
              <w:t>N3</w:t>
            </w:r>
            <w:r w:rsidRPr="009F7386">
              <w:rPr>
                <w:rFonts w:ascii="宋体" w:hAnsi="宋体" w:cs="宋体" w:hint="eastAsia"/>
                <w:color w:val="FF0000"/>
              </w:rPr>
              <w:t>绕组密绕</w:t>
            </w:r>
            <w:r>
              <w:rPr>
                <w:rFonts w:ascii="宋体" w:hAnsi="宋体" w:cs="宋体"/>
                <w:color w:val="FF0000"/>
              </w:rPr>
              <w:t>,N4</w:t>
            </w:r>
            <w:r w:rsidRPr="009F7386">
              <w:rPr>
                <w:rFonts w:ascii="宋体" w:hAnsi="宋体" w:cs="宋体" w:hint="eastAsia"/>
                <w:color w:val="FF0000"/>
              </w:rPr>
              <w:t>绕组在骨架中部密绕</w:t>
            </w:r>
          </w:p>
          <w:p w:rsidR="0058002D" w:rsidRPr="003B56FD" w:rsidRDefault="0058002D" w:rsidP="0058002D">
            <w:pPr>
              <w:ind w:firstLineChars="200" w:firstLine="31680"/>
              <w:rPr>
                <w:color w:val="FF0000"/>
              </w:rPr>
            </w:pPr>
            <w:r w:rsidRPr="009F7386">
              <w:rPr>
                <w:rFonts w:ascii="宋体" w:hAnsi="宋体" w:cs="宋体"/>
                <w:color w:val="FF0000"/>
              </w:rPr>
              <w:t>(3)</w:t>
            </w:r>
            <w:r w:rsidRPr="009F7386">
              <w:rPr>
                <w:rFonts w:cs="宋体" w:hint="eastAsia"/>
                <w:color w:val="FF0000"/>
              </w:rPr>
              <w:t>磁芯包好后做侵漆处理，不能有磁芯松动等现象。</w:t>
            </w:r>
          </w:p>
          <w:p w:rsidR="0058002D" w:rsidRPr="00B14E2F" w:rsidRDefault="0058002D" w:rsidP="0065158B">
            <w:pPr>
              <w:ind w:firstLine="435"/>
            </w:pPr>
          </w:p>
        </w:tc>
      </w:tr>
    </w:tbl>
    <w:p w:rsidR="0058002D" w:rsidRDefault="0058002D" w:rsidP="0058002D">
      <w:pPr>
        <w:tabs>
          <w:tab w:val="left" w:pos="5580"/>
        </w:tabs>
        <w:ind w:leftChars="-171" w:left="31680"/>
      </w:pPr>
      <w:r>
        <w:rPr>
          <w:noProof/>
        </w:rPr>
        <w:pict>
          <v:shape id="_x0000_s1029" type="#_x0000_t202" style="position:absolute;left:0;text-align:left;margin-left:143.3pt;margin-top:-54.65pt;width:166.1pt;height:139.55pt;z-index:251657728;mso-position-horizontal-relative:text;mso-position-vertical-relative:text" filled="f" stroked="f">
            <v:textbox style="mso-next-textbox:#_x0000_s1029;mso-fit-shape-to-text:t">
              <w:txbxContent>
                <w:p w:rsidR="0058002D" w:rsidRPr="00FA51B7" w:rsidRDefault="0058002D" w:rsidP="0065158B">
                  <w:pPr>
                    <w:jc w:val="center"/>
                    <w:rPr>
                      <w:rFonts w:ascii="宋体"/>
                      <w:b/>
                      <w:bCs/>
                      <w:sz w:val="44"/>
                      <w:szCs w:val="44"/>
                    </w:rPr>
                  </w:pPr>
                  <w:r w:rsidRPr="00FA51B7">
                    <w:rPr>
                      <w:rFonts w:ascii="宋体" w:hAnsi="宋体" w:cs="宋体" w:hint="eastAsia"/>
                      <w:b/>
                      <w:bCs/>
                      <w:sz w:val="44"/>
                      <w:szCs w:val="44"/>
                    </w:rPr>
                    <w:t>变压器参数表</w:t>
                  </w:r>
                </w:p>
              </w:txbxContent>
            </v:textbox>
          </v:shape>
        </w:pict>
      </w:r>
      <w:r>
        <w:rPr>
          <w:noProof/>
        </w:rPr>
        <w:pict>
          <v:shape id="图片 290" o:spid="_x0000_s1030" type="#_x0000_t75" style="position:absolute;left:0;text-align:left;margin-left:-17.25pt;margin-top:6.1pt;width:450pt;height:70.65pt;z-index:-251660800;visibility:visible;mso-position-horizontal-relative:text;mso-position-vertical-relative:text" wrapcoords="-36 0 -36 21370 21600 21370 21600 0 -36 0">
            <v:imagedata r:id="rId8" o:title=""/>
            <w10:wrap type="tight"/>
          </v:shape>
        </w:pict>
      </w:r>
    </w:p>
    <w:p w:rsidR="0058002D" w:rsidRDefault="0058002D" w:rsidP="003451B9"/>
    <w:sectPr w:rsidR="0058002D" w:rsidSect="00CF1A9D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02D" w:rsidRDefault="0058002D" w:rsidP="00C775DC">
      <w:r>
        <w:separator/>
      </w:r>
    </w:p>
  </w:endnote>
  <w:endnote w:type="continuationSeparator" w:id="0">
    <w:p w:rsidR="0058002D" w:rsidRDefault="0058002D" w:rsidP="00C77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02D" w:rsidRDefault="005800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02D" w:rsidRDefault="0058002D" w:rsidP="00C775DC">
      <w:r>
        <w:separator/>
      </w:r>
    </w:p>
  </w:footnote>
  <w:footnote w:type="continuationSeparator" w:id="0">
    <w:p w:rsidR="0058002D" w:rsidRDefault="0058002D" w:rsidP="00C775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02D" w:rsidRDefault="0058002D" w:rsidP="00CB02EA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E0A08"/>
    <w:multiLevelType w:val="hybridMultilevel"/>
    <w:tmpl w:val="21E0E386"/>
    <w:lvl w:ilvl="0" w:tplc="844A7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0E1A63"/>
    <w:multiLevelType w:val="hybridMultilevel"/>
    <w:tmpl w:val="7380619E"/>
    <w:lvl w:ilvl="0" w:tplc="7B18D128">
      <w:numFmt w:val="bullet"/>
      <w:lvlText w:val="●"/>
      <w:lvlJc w:val="left"/>
      <w:pPr>
        <w:tabs>
          <w:tab w:val="num" w:pos="540"/>
        </w:tabs>
        <w:ind w:left="54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">
    <w:nsid w:val="513B7DF3"/>
    <w:multiLevelType w:val="hybridMultilevel"/>
    <w:tmpl w:val="7DD60B0C"/>
    <w:lvl w:ilvl="0" w:tplc="2C60A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隶书" w:eastAsia="隶书" w:hint="eastAsia"/>
        <w:b/>
        <w:bCs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0883"/>
    <w:rsid w:val="00000D52"/>
    <w:rsid w:val="0002133D"/>
    <w:rsid w:val="00043D2F"/>
    <w:rsid w:val="00062734"/>
    <w:rsid w:val="000A5952"/>
    <w:rsid w:val="000B251A"/>
    <w:rsid w:val="000D5079"/>
    <w:rsid w:val="000E1F55"/>
    <w:rsid w:val="000E25D8"/>
    <w:rsid w:val="0010036A"/>
    <w:rsid w:val="0011583C"/>
    <w:rsid w:val="0012616F"/>
    <w:rsid w:val="0013196A"/>
    <w:rsid w:val="00141D9B"/>
    <w:rsid w:val="001477CE"/>
    <w:rsid w:val="001576F3"/>
    <w:rsid w:val="00175259"/>
    <w:rsid w:val="0018378C"/>
    <w:rsid w:val="001A1DDE"/>
    <w:rsid w:val="001C5DAB"/>
    <w:rsid w:val="001D2A2D"/>
    <w:rsid w:val="001E2B44"/>
    <w:rsid w:val="001F1BC0"/>
    <w:rsid w:val="0021568D"/>
    <w:rsid w:val="00255068"/>
    <w:rsid w:val="0027614C"/>
    <w:rsid w:val="0028232C"/>
    <w:rsid w:val="002E2AB2"/>
    <w:rsid w:val="002E563F"/>
    <w:rsid w:val="00315BA4"/>
    <w:rsid w:val="0032501C"/>
    <w:rsid w:val="003451B9"/>
    <w:rsid w:val="00371EEA"/>
    <w:rsid w:val="00374E2B"/>
    <w:rsid w:val="00383970"/>
    <w:rsid w:val="00390883"/>
    <w:rsid w:val="00394BF0"/>
    <w:rsid w:val="003B56FD"/>
    <w:rsid w:val="003E22FC"/>
    <w:rsid w:val="003E7632"/>
    <w:rsid w:val="0040766E"/>
    <w:rsid w:val="00425C7E"/>
    <w:rsid w:val="0046225B"/>
    <w:rsid w:val="00467162"/>
    <w:rsid w:val="0046772E"/>
    <w:rsid w:val="004A4069"/>
    <w:rsid w:val="004C1E81"/>
    <w:rsid w:val="005034A4"/>
    <w:rsid w:val="00504C09"/>
    <w:rsid w:val="00506C5D"/>
    <w:rsid w:val="00514D93"/>
    <w:rsid w:val="00524D15"/>
    <w:rsid w:val="0053365D"/>
    <w:rsid w:val="00570E28"/>
    <w:rsid w:val="00572262"/>
    <w:rsid w:val="0058002D"/>
    <w:rsid w:val="005A623A"/>
    <w:rsid w:val="005C0CB9"/>
    <w:rsid w:val="00611A59"/>
    <w:rsid w:val="006234E0"/>
    <w:rsid w:val="006244E3"/>
    <w:rsid w:val="0065158B"/>
    <w:rsid w:val="00665D42"/>
    <w:rsid w:val="00682A56"/>
    <w:rsid w:val="00685699"/>
    <w:rsid w:val="006939D2"/>
    <w:rsid w:val="00697B02"/>
    <w:rsid w:val="006D2BC7"/>
    <w:rsid w:val="006F5483"/>
    <w:rsid w:val="00712A75"/>
    <w:rsid w:val="007226AF"/>
    <w:rsid w:val="00761567"/>
    <w:rsid w:val="0079005A"/>
    <w:rsid w:val="0079140C"/>
    <w:rsid w:val="007A0322"/>
    <w:rsid w:val="007A4A64"/>
    <w:rsid w:val="0080320A"/>
    <w:rsid w:val="008044BB"/>
    <w:rsid w:val="00815C3B"/>
    <w:rsid w:val="00823C6F"/>
    <w:rsid w:val="00833EAF"/>
    <w:rsid w:val="00834679"/>
    <w:rsid w:val="0084735A"/>
    <w:rsid w:val="00852467"/>
    <w:rsid w:val="008677C7"/>
    <w:rsid w:val="008739F5"/>
    <w:rsid w:val="008D4D52"/>
    <w:rsid w:val="009201A1"/>
    <w:rsid w:val="00924400"/>
    <w:rsid w:val="00934C29"/>
    <w:rsid w:val="009610EC"/>
    <w:rsid w:val="00980709"/>
    <w:rsid w:val="009975DB"/>
    <w:rsid w:val="009A493F"/>
    <w:rsid w:val="009F44F7"/>
    <w:rsid w:val="009F4560"/>
    <w:rsid w:val="009F6E37"/>
    <w:rsid w:val="009F7386"/>
    <w:rsid w:val="00A12CC9"/>
    <w:rsid w:val="00A41B6A"/>
    <w:rsid w:val="00A52486"/>
    <w:rsid w:val="00A654E8"/>
    <w:rsid w:val="00A804F8"/>
    <w:rsid w:val="00AA5F61"/>
    <w:rsid w:val="00AA6696"/>
    <w:rsid w:val="00AE2D0F"/>
    <w:rsid w:val="00B14E2F"/>
    <w:rsid w:val="00B45DD7"/>
    <w:rsid w:val="00B5742A"/>
    <w:rsid w:val="00B64CCC"/>
    <w:rsid w:val="00B762B9"/>
    <w:rsid w:val="00BE0F36"/>
    <w:rsid w:val="00BE4A29"/>
    <w:rsid w:val="00BE5EE3"/>
    <w:rsid w:val="00C079FE"/>
    <w:rsid w:val="00C167DB"/>
    <w:rsid w:val="00C268D5"/>
    <w:rsid w:val="00C302D2"/>
    <w:rsid w:val="00C35180"/>
    <w:rsid w:val="00C35573"/>
    <w:rsid w:val="00C53BB2"/>
    <w:rsid w:val="00C54647"/>
    <w:rsid w:val="00C62A5C"/>
    <w:rsid w:val="00C7387F"/>
    <w:rsid w:val="00C775DC"/>
    <w:rsid w:val="00C91120"/>
    <w:rsid w:val="00CA30FA"/>
    <w:rsid w:val="00CA79B2"/>
    <w:rsid w:val="00CB02EA"/>
    <w:rsid w:val="00CB3229"/>
    <w:rsid w:val="00CB3AD0"/>
    <w:rsid w:val="00CB73C1"/>
    <w:rsid w:val="00CC01BD"/>
    <w:rsid w:val="00CD6712"/>
    <w:rsid w:val="00CF0A98"/>
    <w:rsid w:val="00CF1A9D"/>
    <w:rsid w:val="00D2262F"/>
    <w:rsid w:val="00D521FA"/>
    <w:rsid w:val="00D5654C"/>
    <w:rsid w:val="00D6087B"/>
    <w:rsid w:val="00D80296"/>
    <w:rsid w:val="00DB2F9B"/>
    <w:rsid w:val="00DD687B"/>
    <w:rsid w:val="00DE0CB8"/>
    <w:rsid w:val="00DE6AF8"/>
    <w:rsid w:val="00E02CD1"/>
    <w:rsid w:val="00E102FC"/>
    <w:rsid w:val="00E3143F"/>
    <w:rsid w:val="00E37CFD"/>
    <w:rsid w:val="00E61B52"/>
    <w:rsid w:val="00E8686A"/>
    <w:rsid w:val="00EA09D3"/>
    <w:rsid w:val="00EF6B4F"/>
    <w:rsid w:val="00F068BC"/>
    <w:rsid w:val="00F32018"/>
    <w:rsid w:val="00F34A0B"/>
    <w:rsid w:val="00F566F1"/>
    <w:rsid w:val="00F73A9D"/>
    <w:rsid w:val="00F91320"/>
    <w:rsid w:val="00FA51B7"/>
    <w:rsid w:val="00FA54BF"/>
    <w:rsid w:val="00FB39A9"/>
    <w:rsid w:val="00FB3D69"/>
    <w:rsid w:val="00FF1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A9D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90883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orful1">
    <w:name w:val="Table Colorful 1"/>
    <w:basedOn w:val="TableNormal"/>
    <w:uiPriority w:val="99"/>
    <w:rsid w:val="00FB39A9"/>
    <w:pPr>
      <w:widowControl w:val="0"/>
      <w:jc w:val="both"/>
    </w:pPr>
    <w:rPr>
      <w:color w:val="FFFFFF"/>
      <w:kern w:val="0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uiPriority w:val="99"/>
    <w:rsid w:val="00C775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775DC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C775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775DC"/>
    <w:rPr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775D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775DC"/>
    <w:rPr>
      <w:kern w:val="2"/>
      <w:sz w:val="18"/>
      <w:szCs w:val="18"/>
    </w:rPr>
  </w:style>
  <w:style w:type="paragraph" w:styleId="ListParagraph">
    <w:name w:val="List Paragraph"/>
    <w:basedOn w:val="Normal"/>
    <w:uiPriority w:val="99"/>
    <w:qFormat/>
    <w:rsid w:val="00CF0A9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318</TotalTime>
  <Pages>1</Pages>
  <Words>57</Words>
  <Characters>328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MC SYSTEM</cp:lastModifiedBy>
  <cp:revision>11</cp:revision>
  <dcterms:created xsi:type="dcterms:W3CDTF">2013-02-20T08:38:00Z</dcterms:created>
  <dcterms:modified xsi:type="dcterms:W3CDTF">2013-04-11T05:08:00Z</dcterms:modified>
</cp:coreProperties>
</file>